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7CA94" w14:textId="19E2D102" w:rsidR="00715E60" w:rsidRPr="0092766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7667">
        <w:rPr>
          <w:rFonts w:cs="Arial"/>
          <w:b/>
          <w:sz w:val="24"/>
          <w:szCs w:val="24"/>
        </w:rPr>
        <w:t>3GPP TSG-RAN5 Meeting #</w:t>
      </w:r>
      <w:r w:rsidR="00927667" w:rsidRPr="00927667">
        <w:rPr>
          <w:rFonts w:cs="Arial"/>
          <w:b/>
          <w:sz w:val="24"/>
          <w:szCs w:val="24"/>
        </w:rPr>
        <w:t>106</w:t>
      </w:r>
      <w:r w:rsidRPr="00927667">
        <w:rPr>
          <w:b/>
          <w:i/>
          <w:sz w:val="28"/>
        </w:rPr>
        <w:tab/>
        <w:t>R5-2</w:t>
      </w:r>
      <w:r w:rsidR="00927667" w:rsidRPr="00927667">
        <w:rPr>
          <w:b/>
          <w:i/>
          <w:sz w:val="28"/>
        </w:rPr>
        <w:t>5021</w:t>
      </w:r>
      <w:r w:rsidR="0079567E">
        <w:rPr>
          <w:b/>
          <w:i/>
          <w:sz w:val="28"/>
        </w:rPr>
        <w:t>4</w:t>
      </w:r>
    </w:p>
    <w:p w14:paraId="5C83846D" w14:textId="59FC1EBD" w:rsidR="00715E60" w:rsidRPr="00927667" w:rsidRDefault="0092766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  <w:r w:rsidRPr="00927667">
        <w:rPr>
          <w:rFonts w:ascii="Arial" w:hAnsi="Arial" w:cs="Arial"/>
          <w:b/>
          <w:bCs/>
          <w:sz w:val="24"/>
        </w:rPr>
        <w:t>Athens, Greece, 17th Feb 2025 – 21st Feb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715E60" w:rsidRPr="00927667" w14:paraId="0616FB6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C42AF" w14:textId="77777777" w:rsidR="00715E60" w:rsidRPr="00927667" w:rsidRDefault="00000000">
            <w:pPr>
              <w:pStyle w:val="CRCoverPage"/>
              <w:spacing w:after="0"/>
              <w:jc w:val="right"/>
              <w:rPr>
                <w:i/>
              </w:rPr>
            </w:pPr>
            <w:r w:rsidRPr="00927667">
              <w:rPr>
                <w:i/>
                <w:sz w:val="14"/>
              </w:rPr>
              <w:t>PRD21-CDS-Form-v1.</w:t>
            </w:r>
            <w:r w:rsidRPr="00927667">
              <w:rPr>
                <w:rFonts w:eastAsia="SimSun"/>
                <w:i/>
                <w:sz w:val="14"/>
                <w:lang w:eastAsia="zh-CN"/>
              </w:rPr>
              <w:t>11</w:t>
            </w:r>
            <w:r w:rsidRPr="00927667">
              <w:rPr>
                <w:i/>
                <w:sz w:val="14"/>
              </w:rPr>
              <w:t>.0</w:t>
            </w:r>
          </w:p>
        </w:tc>
      </w:tr>
      <w:tr w:rsidR="00715E60" w:rsidRPr="00927667" w14:paraId="54E81157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8C38" w14:textId="77777777" w:rsidR="00715E60" w:rsidRPr="00927667" w:rsidRDefault="00000000">
            <w:pPr>
              <w:pStyle w:val="CRCoverPage"/>
              <w:spacing w:after="0"/>
              <w:jc w:val="center"/>
            </w:pPr>
            <w:r w:rsidRPr="00927667">
              <w:rPr>
                <w:b/>
                <w:sz w:val="32"/>
              </w:rPr>
              <w:t>PRD21 COMPLETION DECLARATION STATEMENT</w:t>
            </w:r>
          </w:p>
        </w:tc>
      </w:tr>
      <w:tr w:rsidR="00715E60" w:rsidRPr="00927667" w14:paraId="16BA7E98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5EE1E01" w14:textId="77777777" w:rsidR="00715E60" w:rsidRPr="00927667" w:rsidRDefault="00715E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7B01FFAD" w14:textId="77777777" w:rsidR="00715E60" w:rsidRPr="00927667" w:rsidRDefault="00715E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60" w:rsidRPr="00927667" w14:paraId="3B2B086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752AE" w14:textId="77777777" w:rsidR="00715E60" w:rsidRPr="0092766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i/>
              </w:rPr>
              <w:t>Title:</w:t>
            </w:r>
            <w:r w:rsidRPr="009276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B9F4C" w14:textId="130B573F" w:rsidR="00715E60" w:rsidRPr="00927667" w:rsidRDefault="00000000">
            <w:pPr>
              <w:pStyle w:val="CRCoverPage"/>
              <w:spacing w:after="0"/>
              <w:ind w:left="100"/>
            </w:pPr>
            <w:r w:rsidRPr="00927667">
              <w:t xml:space="preserve">PRD21 CDS: </w:t>
            </w:r>
            <w:r w:rsidR="00927667" w:rsidRPr="00927667">
              <w:t>PC</w:t>
            </w:r>
            <w:r w:rsidR="00927667">
              <w:t>2</w:t>
            </w:r>
            <w:r w:rsidR="00927667" w:rsidRPr="00927667">
              <w:t xml:space="preserve"> NRCA combos with </w:t>
            </w:r>
            <w:r w:rsidR="0079567E">
              <w:t>3</w:t>
            </w:r>
            <w:r w:rsidR="00927667" w:rsidRPr="00927667">
              <w:t xml:space="preserve"> bands</w:t>
            </w:r>
          </w:p>
        </w:tc>
      </w:tr>
      <w:tr w:rsidR="00715E60" w:rsidRPr="00927667" w14:paraId="36C04B6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CEDBFBD" w14:textId="77777777" w:rsidR="00715E60" w:rsidRPr="00927667" w:rsidRDefault="00715E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7E1A694" w14:textId="77777777" w:rsidR="00715E60" w:rsidRPr="00927667" w:rsidRDefault="00715E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60" w:rsidRPr="00927667" w14:paraId="64AA3F6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9FE93" w14:textId="77777777" w:rsidR="00715E60" w:rsidRPr="0092766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247F172" w14:textId="61CDD70D" w:rsidR="00715E60" w:rsidRPr="00927667" w:rsidRDefault="00927667">
            <w:pPr>
              <w:pStyle w:val="CRCoverPage"/>
              <w:spacing w:after="0"/>
              <w:ind w:left="100"/>
            </w:pPr>
            <w:r w:rsidRPr="00927667">
              <w:t>AT&amp;T, WE Certification Oy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D06640D" w14:textId="77777777" w:rsidR="00715E60" w:rsidRPr="00927667" w:rsidRDefault="00715E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39250F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F7E39" w14:textId="72E23B1C" w:rsidR="00715E60" w:rsidRPr="00927667" w:rsidRDefault="00927667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lang w:eastAsia="fr-FR"/>
                </w:rPr>
                <w:fldChar w:fldCharType="begin"/>
              </w:r>
              <w:r>
                <w:rPr>
                  <w:lang w:eastAsia="fr-FR"/>
                </w:rPr>
                <w:instrText xml:space="preserve"> DOCPROPERTY  ResDate  \* MERGEFORMAT </w:instrText>
              </w:r>
              <w:r>
                <w:rPr>
                  <w:lang w:eastAsia="fr-FR"/>
                </w:rPr>
                <w:fldChar w:fldCharType="separate"/>
              </w:r>
              <w:r>
                <w:rPr>
                  <w:noProof/>
                  <w:lang w:eastAsia="fr-FR"/>
                </w:rPr>
                <w:t>2025-02-</w:t>
              </w:r>
              <w:r w:rsidR="00745C73">
                <w:rPr>
                  <w:noProof/>
                  <w:lang w:eastAsia="fr-FR"/>
                </w:rPr>
                <w:t>19</w:t>
              </w:r>
              <w:r>
                <w:rPr>
                  <w:noProof/>
                  <w:lang w:eastAsia="fr-FR"/>
                </w:rPr>
                <w:fldChar w:fldCharType="end"/>
              </w:r>
            </w:fldSimple>
          </w:p>
        </w:tc>
      </w:tr>
    </w:tbl>
    <w:p w14:paraId="724E2A93" w14:textId="77777777" w:rsidR="00715E60" w:rsidRPr="00927667" w:rsidRDefault="00715E6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715E60" w:rsidRPr="00927667" w14:paraId="53821594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C44E67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0088C7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C1F7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A9F3AA6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9AACE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3A52AA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4BFDDB7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082B618" w14:textId="77777777" w:rsidR="00715E60" w:rsidRPr="0092766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1907CB3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0CD1E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9DD0333" w14:textId="77777777" w:rsidR="00715E60" w:rsidRPr="0092766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 w:rsidRPr="00927667"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A087" w14:textId="4911CBDD" w:rsidR="00715E60" w:rsidRPr="00927667" w:rsidRDefault="009276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B558D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2C2EC35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4D92484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5AD64F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DC864B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8ACCF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V2X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A5892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4849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6A3FAD1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9087C1B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58DE4AF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AF559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0F34733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F50A2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C54047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33277F5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7DF7E1B" w14:textId="77777777" w:rsidR="00715E60" w:rsidRPr="0092766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F5A13C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3742F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06169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75B9A9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04AEF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72AFAC3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D4D3667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2CC251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78068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5ED99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28DBED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9E8AB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58741CE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86F318B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CC80BB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35A9B" w14:textId="463A63C1" w:rsidR="00715E60" w:rsidRPr="00927667" w:rsidRDefault="009276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7A986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F62E1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12C7B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1D87224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984FEC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2E77EC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B86F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51FF9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186B6D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DF18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6EBDDAE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43AE90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30A1585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86BB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1378B0CF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3B591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F93047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018ACAE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48391DC" w14:textId="77777777" w:rsidR="00715E60" w:rsidRPr="0092766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i/>
              </w:rPr>
              <w:t>Introduced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67F5267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Rel-15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891D1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D2BB5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Rel-17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2955F" w14:textId="4AC6B494" w:rsidR="00715E60" w:rsidRPr="00927667" w:rsidRDefault="009276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9367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495B725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4977DDA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2C3DDEE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Rel-16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25A836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2F4AA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Rel-18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0EE75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8CA08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44544B5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3E60DA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165E96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D37A711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B10F358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3057513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0DB104F" w14:textId="77777777" w:rsidR="00715E60" w:rsidRPr="0092766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 w:rsidRPr="00927667">
              <w:rPr>
                <w:b/>
                <w:bCs/>
                <w:i/>
                <w:iCs/>
              </w:rPr>
              <w:t>Affected bands / configurations:</w:t>
            </w:r>
          </w:p>
          <w:p w14:paraId="1F0DA06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CEA8D7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tbl>
            <w:tblPr>
              <w:tblW w:w="3280" w:type="dxa"/>
              <w:tblLook w:val="04A0" w:firstRow="1" w:lastRow="0" w:firstColumn="1" w:lastColumn="0" w:noHBand="0" w:noVBand="1"/>
            </w:tblPr>
            <w:tblGrid>
              <w:gridCol w:w="1750"/>
              <w:gridCol w:w="1530"/>
            </w:tblGrid>
            <w:tr w:rsidR="0028232C" w:rsidRPr="0028232C" w14:paraId="7158D0EE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156082" w:fill="156082"/>
                  <w:noWrap/>
                  <w:hideMark/>
                </w:tcPr>
                <w:p w14:paraId="274805EF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b/>
                      <w:bCs/>
                      <w:color w:val="FFFFFF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b/>
                      <w:bCs/>
                      <w:color w:val="FFFFFF"/>
                      <w:sz w:val="16"/>
                      <w:szCs w:val="16"/>
                      <w:lang w:val="en-US"/>
                    </w:rPr>
                    <w:t>Band/Config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156082" w:fill="156082"/>
                  <w:noWrap/>
                  <w:hideMark/>
                </w:tcPr>
                <w:p w14:paraId="11186EA1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b/>
                      <w:bCs/>
                      <w:color w:val="FFFFFF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b/>
                      <w:bCs/>
                      <w:color w:val="FFFFFF"/>
                      <w:sz w:val="16"/>
                      <w:szCs w:val="16"/>
                      <w:lang w:val="en-US"/>
                    </w:rPr>
                    <w:t>UL config/CBW</w:t>
                  </w:r>
                </w:p>
              </w:tc>
            </w:tr>
            <w:tr w:rsidR="0028232C" w:rsidRPr="0028232C" w14:paraId="5C96A693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0E2A317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CA_n2(2A)-n5A-n77A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1978357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232C" w:rsidRPr="0028232C" w14:paraId="0F513742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A814CEA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CA_n2(2A)-n5A-n77A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D707BFB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 PC2</w:t>
                  </w:r>
                </w:p>
              </w:tc>
            </w:tr>
            <w:tr w:rsidR="0028232C" w:rsidRPr="0028232C" w14:paraId="0C40223F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9C1A82F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CA_n2(2A)-n5A-n77A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55DD84F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CA_n5A-n77A PC2</w:t>
                  </w:r>
                </w:p>
              </w:tc>
            </w:tr>
            <w:tr w:rsidR="0028232C" w:rsidRPr="0028232C" w14:paraId="7FCD8542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36E92AC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3FD846A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232C" w:rsidRPr="0028232C" w14:paraId="23ECF09F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A7E425F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8C4E0B3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 PC2</w:t>
                  </w:r>
                </w:p>
              </w:tc>
            </w:tr>
            <w:tr w:rsidR="0028232C" w:rsidRPr="0028232C" w14:paraId="6373CF7E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53D7C313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CA_n2A-n5A-n77(2A)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7639C67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CA_n5A-n77A PC2</w:t>
                  </w:r>
                </w:p>
              </w:tc>
            </w:tr>
            <w:tr w:rsidR="0028232C" w:rsidRPr="0028232C" w14:paraId="1E34AFC6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CEBF7D4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CA_n2(2A)-n66A-n77A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38F5ECD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232C" w:rsidRPr="0028232C" w14:paraId="4F279E0C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647F57A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CA_n2(2A)-n66A-n77A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1A12C26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 PC2</w:t>
                  </w:r>
                </w:p>
              </w:tc>
            </w:tr>
            <w:tr w:rsidR="0028232C" w:rsidRPr="0028232C" w14:paraId="03994A3C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DE71018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CA_n2(2A)-n66A-n77A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4614B79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 PC2</w:t>
                  </w:r>
                </w:p>
              </w:tc>
            </w:tr>
            <w:tr w:rsidR="0028232C" w:rsidRPr="0028232C" w14:paraId="4BA74B5B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AC19B24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0698885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232C" w:rsidRPr="0028232C" w14:paraId="2C3E25FD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C02B141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E570A97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 PC2</w:t>
                  </w:r>
                </w:p>
              </w:tc>
            </w:tr>
            <w:tr w:rsidR="0028232C" w:rsidRPr="0028232C" w14:paraId="517BB438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7441A4C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AB1C913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 PC2</w:t>
                  </w:r>
                </w:p>
              </w:tc>
            </w:tr>
            <w:tr w:rsidR="0028232C" w:rsidRPr="0028232C" w14:paraId="53BB88C8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1BDABC7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473A632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232C" w:rsidRPr="0028232C" w14:paraId="6B19128A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5C7B3879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E324F4C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 PC2</w:t>
                  </w:r>
                </w:p>
              </w:tc>
            </w:tr>
            <w:tr w:rsidR="0028232C" w:rsidRPr="0028232C" w14:paraId="357F05C2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BE922C2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CA_n2A-n66A-n77(2A)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9E7323B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 PC2</w:t>
                  </w:r>
                </w:p>
              </w:tc>
            </w:tr>
            <w:tr w:rsidR="0028232C" w:rsidRPr="0028232C" w14:paraId="2A3AAAB8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50CB4EC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385AC95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232C" w:rsidRPr="0028232C" w14:paraId="567F6F78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7B41F79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4283B80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CA_n5A-n77A PC2</w:t>
                  </w:r>
                </w:p>
              </w:tc>
            </w:tr>
            <w:tr w:rsidR="0028232C" w:rsidRPr="0028232C" w14:paraId="324EA303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1E443DB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5D0C0CA9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 PC2</w:t>
                  </w:r>
                </w:p>
              </w:tc>
            </w:tr>
            <w:tr w:rsidR="0028232C" w:rsidRPr="0028232C" w14:paraId="07EC8F87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DD067FC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F31E360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232C" w:rsidRPr="0028232C" w14:paraId="650D643C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94AE39F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90AF95D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CA_n5A-n77A PC2</w:t>
                  </w:r>
                </w:p>
              </w:tc>
            </w:tr>
            <w:tr w:rsidR="0028232C" w:rsidRPr="0028232C" w14:paraId="3DE1BA84" w14:textId="77777777" w:rsidTr="0028232C">
              <w:trPr>
                <w:trHeight w:val="225"/>
              </w:trPr>
              <w:tc>
                <w:tcPr>
                  <w:tcW w:w="175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DCB50E0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CA_n5A-n66A-n77(2A)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BEA7D9D" w14:textId="77777777" w:rsidR="0028232C" w:rsidRPr="0028232C" w:rsidRDefault="0028232C" w:rsidP="0028232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8232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 PC2</w:t>
                  </w:r>
                </w:p>
              </w:tc>
            </w:tr>
          </w:tbl>
          <w:p w14:paraId="5B3026C2" w14:textId="77777777" w:rsidR="00715E60" w:rsidRPr="00927667" w:rsidRDefault="00715E6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BB478" w14:textId="77777777" w:rsidR="00715E60" w:rsidRPr="00927667" w:rsidRDefault="00715E60">
            <w:pPr>
              <w:pStyle w:val="CRCoverPage"/>
              <w:spacing w:after="0"/>
            </w:pPr>
          </w:p>
        </w:tc>
      </w:tr>
      <w:tr w:rsidR="00715E60" w:rsidRPr="00927667" w14:paraId="765EC50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0D26001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1B9B75E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CBC630C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2308B4B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C7E1D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2099C36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BA452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00FB1939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C035A74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1D73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C99BAA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550DBC5C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5EA0522" w14:textId="77777777" w:rsidR="00715E60" w:rsidRPr="0092766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 w:rsidRPr="00927667">
              <w:rPr>
                <w:b/>
                <w:bCs/>
                <w:i/>
                <w:iCs/>
              </w:rPr>
              <w:t>Attachment:</w:t>
            </w:r>
          </w:p>
          <w:p w14:paraId="3DD3C477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024DE47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70037D" w14:textId="77777777" w:rsidR="00715E60" w:rsidRPr="00927667" w:rsidRDefault="00000000">
            <w:pPr>
              <w:pStyle w:val="CRCoverPage"/>
              <w:spacing w:after="0"/>
              <w:rPr>
                <w:b/>
                <w:caps/>
              </w:rPr>
            </w:pPr>
            <w:r w:rsidRPr="00927667"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2A701" w14:textId="77777777" w:rsidR="00715E60" w:rsidRPr="00927667" w:rsidRDefault="00715E60">
            <w:pPr>
              <w:pStyle w:val="CRCoverPage"/>
              <w:spacing w:after="0"/>
            </w:pPr>
          </w:p>
        </w:tc>
      </w:tr>
      <w:tr w:rsidR="00715E60" w:rsidRPr="00927667" w14:paraId="10D6E3B3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FFFDF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19BE15AB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51F20D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FA7A6" w14:textId="77777777" w:rsidR="00715E60" w:rsidRPr="00927667" w:rsidRDefault="00715E60">
            <w:pPr>
              <w:pStyle w:val="CRCoverPage"/>
              <w:spacing w:after="0"/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7DB8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EE9F437" w14:textId="77777777" w:rsidR="00715E60" w:rsidRPr="00927667" w:rsidRDefault="00715E60">
      <w:pPr>
        <w:pStyle w:val="CRCoverPage"/>
      </w:pPr>
    </w:p>
    <w:sectPr w:rsidR="00715E60" w:rsidRPr="00927667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ED483" w14:textId="77777777" w:rsidR="007F7DD9" w:rsidRDefault="007F7DD9">
      <w:pPr>
        <w:spacing w:after="0"/>
      </w:pPr>
      <w:r>
        <w:separator/>
      </w:r>
    </w:p>
  </w:endnote>
  <w:endnote w:type="continuationSeparator" w:id="0">
    <w:p w14:paraId="26EEBD32" w14:textId="77777777" w:rsidR="007F7DD9" w:rsidRDefault="007F7D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8227" w14:textId="77777777" w:rsidR="00715E6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C49C6" w14:textId="77777777" w:rsidR="007F7DD9" w:rsidRDefault="007F7DD9">
      <w:pPr>
        <w:spacing w:after="0"/>
      </w:pPr>
      <w:r>
        <w:separator/>
      </w:r>
    </w:p>
  </w:footnote>
  <w:footnote w:type="continuationSeparator" w:id="0">
    <w:p w14:paraId="2073A536" w14:textId="77777777" w:rsidR="007F7DD9" w:rsidRDefault="007F7D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1123D" w14:textId="77777777" w:rsidR="00715E60" w:rsidRDefault="00715E60">
    <w:pPr>
      <w:pStyle w:val="Header"/>
    </w:pPr>
  </w:p>
  <w:p w14:paraId="21B5A6A6" w14:textId="77777777" w:rsidR="00715E60" w:rsidRDefault="00715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00949310">
    <w:abstractNumId w:val="3"/>
  </w:num>
  <w:num w:numId="2" w16cid:durableId="141048156">
    <w:abstractNumId w:val="5"/>
  </w:num>
  <w:num w:numId="3" w16cid:durableId="264313370">
    <w:abstractNumId w:val="1"/>
  </w:num>
  <w:num w:numId="4" w16cid:durableId="1611158482">
    <w:abstractNumId w:val="4"/>
  </w:num>
  <w:num w:numId="5" w16cid:durableId="1679306614">
    <w:abstractNumId w:val="14"/>
  </w:num>
  <w:num w:numId="6" w16cid:durableId="1074282895">
    <w:abstractNumId w:val="2"/>
  </w:num>
  <w:num w:numId="7" w16cid:durableId="1113210729">
    <w:abstractNumId w:val="10"/>
  </w:num>
  <w:num w:numId="8" w16cid:durableId="1317144390">
    <w:abstractNumId w:val="7"/>
  </w:num>
  <w:num w:numId="9" w16cid:durableId="1249584418">
    <w:abstractNumId w:val="13"/>
  </w:num>
  <w:num w:numId="10" w16cid:durableId="814178068">
    <w:abstractNumId w:val="15"/>
  </w:num>
  <w:num w:numId="11" w16cid:durableId="183640022">
    <w:abstractNumId w:val="16"/>
  </w:num>
  <w:num w:numId="12" w16cid:durableId="2039770049">
    <w:abstractNumId w:val="8"/>
  </w:num>
  <w:num w:numId="13" w16cid:durableId="1115906295">
    <w:abstractNumId w:val="9"/>
  </w:num>
  <w:num w:numId="14" w16cid:durableId="28071877">
    <w:abstractNumId w:val="6"/>
  </w:num>
  <w:num w:numId="15" w16cid:durableId="11298927">
    <w:abstractNumId w:val="12"/>
  </w:num>
  <w:num w:numId="16" w16cid:durableId="2046901891">
    <w:abstractNumId w:val="0"/>
  </w:num>
  <w:num w:numId="17" w16cid:durableId="8872265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2B06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232C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172D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255"/>
    <w:rsid w:val="00647BD4"/>
    <w:rsid w:val="00651FF8"/>
    <w:rsid w:val="00657C6D"/>
    <w:rsid w:val="00666019"/>
    <w:rsid w:val="00666D00"/>
    <w:rsid w:val="00676172"/>
    <w:rsid w:val="00676F3B"/>
    <w:rsid w:val="00677DAD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5E60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45C73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567E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7F7DD9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6ED2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667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5C80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3EB3C"/>
  <w15:docId w15:val="{7072E443-88ED-4910-BD07-64F34DA04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92766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5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221</Words>
  <Characters>1262</Characters>
  <Application>Microsoft Office Word</Application>
  <DocSecurity>0</DocSecurity>
  <Lines>10</Lines>
  <Paragraphs>2</Paragraphs>
  <ScaleCrop>false</ScaleCrop>
  <Company>ETSI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BORSATO, RONALD</cp:lastModifiedBy>
  <cp:revision>11</cp:revision>
  <cp:lastPrinted>2020-02-05T15:54:00Z</cp:lastPrinted>
  <dcterms:created xsi:type="dcterms:W3CDTF">2022-09-02T09:30:00Z</dcterms:created>
  <dcterms:modified xsi:type="dcterms:W3CDTF">2025-02-19T12:54:00Z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76BA949C89684A80AE6C83E90B3A6579</vt:lpwstr>
  </property>
  <property fmtid="{D5CDD505-2E9C-101B-9397-08002B2CF9AE}" pid="4" name="ContentTypeId">
    <vt:lpwstr>0x0101003AA7AC0C743A294CADF60F661720E3E6</vt:lpwstr>
  </property>
</Properties>
</file>